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A3BBC" w14:textId="77777777" w:rsidR="00C4103F" w:rsidRPr="00F34024" w:rsidRDefault="007118F0" w:rsidP="00F34024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F34024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F34024">
        <w:rPr>
          <w:rFonts w:asciiTheme="minorHAnsi" w:hAnsiTheme="minorHAnsi" w:cstheme="minorHAnsi"/>
          <w:b/>
          <w:sz w:val="20"/>
          <w:szCs w:val="20"/>
        </w:rPr>
        <w:t>:</w:t>
      </w:r>
    </w:p>
    <w:p w14:paraId="3DB27B6E" w14:textId="77777777" w:rsidR="006676AE" w:rsidRPr="00F34024" w:rsidRDefault="00B36856" w:rsidP="00F3402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03360687" w14:textId="77777777" w:rsidR="006676AE" w:rsidRPr="00F34024" w:rsidRDefault="00B36856" w:rsidP="00F3402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F34024">
        <w:rPr>
          <w:rFonts w:asciiTheme="minorHAnsi" w:hAnsiTheme="minorHAnsi" w:cstheme="minorHAnsi"/>
          <w:sz w:val="20"/>
          <w:szCs w:val="20"/>
        </w:rPr>
        <w:t xml:space="preserve"> </w:t>
      </w:r>
      <w:r w:rsidRPr="00F34024">
        <w:rPr>
          <w:rFonts w:asciiTheme="minorHAnsi" w:hAnsiTheme="minorHAnsi" w:cstheme="minorHAnsi"/>
          <w:sz w:val="20"/>
          <w:szCs w:val="20"/>
        </w:rPr>
        <w:t>29</w:t>
      </w:r>
      <w:r w:rsidR="006676AE" w:rsidRPr="00F340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AA51B2B" w14:textId="77777777" w:rsidR="00F90CD1" w:rsidRPr="00F34024" w:rsidRDefault="00B36856" w:rsidP="00F3402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08-110</w:t>
      </w:r>
      <w:r w:rsidR="006676AE" w:rsidRPr="00F34024">
        <w:rPr>
          <w:rFonts w:asciiTheme="minorHAnsi" w:hAnsiTheme="minorHAnsi" w:cstheme="minorHAnsi"/>
          <w:sz w:val="20"/>
          <w:szCs w:val="20"/>
        </w:rPr>
        <w:t xml:space="preserve"> </w:t>
      </w:r>
      <w:r w:rsidRPr="00F34024">
        <w:rPr>
          <w:rFonts w:asciiTheme="minorHAnsi" w:hAnsiTheme="minorHAnsi" w:cstheme="minorHAnsi"/>
          <w:sz w:val="20"/>
          <w:szCs w:val="20"/>
        </w:rPr>
        <w:t>Siedlce</w:t>
      </w:r>
    </w:p>
    <w:p w14:paraId="3B102E52" w14:textId="77777777" w:rsidR="009169D4" w:rsidRPr="00F34024" w:rsidRDefault="009169D4" w:rsidP="00F3402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F34024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76CDC745" w14:textId="77777777" w:rsidR="00C4103F" w:rsidRPr="00F34024" w:rsidRDefault="002578E4" w:rsidP="00F3402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F34024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F34024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F34024">
        <w:rPr>
          <w:rFonts w:asciiTheme="minorHAnsi" w:hAnsiTheme="minorHAnsi" w:cstheme="minorHAnsi"/>
          <w:iCs/>
          <w:sz w:val="20"/>
          <w:szCs w:val="20"/>
        </w:rPr>
        <w:t>]</w:t>
      </w:r>
    </w:p>
    <w:p w14:paraId="4F6286D8" w14:textId="77777777" w:rsidR="002578E4" w:rsidRPr="00F34024" w:rsidRDefault="002578E4" w:rsidP="00F34024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F34024" w14:paraId="1F2A0A7F" w14:textId="77777777" w:rsidTr="0018769E">
        <w:tc>
          <w:tcPr>
            <w:tcW w:w="2800" w:type="dxa"/>
          </w:tcPr>
          <w:p w14:paraId="11DBF226" w14:textId="77777777" w:rsidR="002578E4" w:rsidRPr="00F34024" w:rsidRDefault="002578E4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F34024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DE561F0" w14:textId="77777777" w:rsidR="002578E4" w:rsidRPr="00F34024" w:rsidRDefault="002578E4" w:rsidP="00F34024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3EB0EA1" w14:textId="77777777" w:rsidR="002578E4" w:rsidRPr="00F34024" w:rsidRDefault="002578E4" w:rsidP="00F34024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B9CF32F" w14:textId="77777777" w:rsidR="002578E4" w:rsidRPr="00F34024" w:rsidRDefault="002578E4" w:rsidP="00F34024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F3402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2578E4" w:rsidRPr="00F34024" w14:paraId="5089E45D" w14:textId="77777777" w:rsidTr="0018769E">
        <w:tc>
          <w:tcPr>
            <w:tcW w:w="2800" w:type="dxa"/>
          </w:tcPr>
          <w:p w14:paraId="2AE17B5C" w14:textId="77777777" w:rsidR="002578E4" w:rsidRPr="00F34024" w:rsidRDefault="002578E4" w:rsidP="00F34024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27464E5E" w14:textId="77777777" w:rsidR="002578E4" w:rsidRPr="00F34024" w:rsidRDefault="002578E4" w:rsidP="00F34024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F392CBC" w14:textId="77777777" w:rsidR="002578E4" w:rsidRPr="00F34024" w:rsidRDefault="002578E4" w:rsidP="00F34024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F76182A" w14:textId="77777777" w:rsidR="002578E4" w:rsidRPr="00F34024" w:rsidRDefault="002578E4" w:rsidP="00F34024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F34024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550AAD35" w14:textId="77777777" w:rsidR="002578E4" w:rsidRPr="00F34024" w:rsidRDefault="002578E4" w:rsidP="00F34024">
      <w:pPr>
        <w:spacing w:after="240" w:line="276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6856" w:rsidRPr="00F34024" w14:paraId="7EEA8CFE" w14:textId="77777777" w:rsidTr="004F5EAB">
        <w:tc>
          <w:tcPr>
            <w:tcW w:w="9104" w:type="dxa"/>
            <w:shd w:val="clear" w:color="auto" w:fill="D9D9D9"/>
          </w:tcPr>
          <w:p w14:paraId="15A3B9E6" w14:textId="77777777" w:rsidR="00B36856" w:rsidRPr="00F34024" w:rsidRDefault="00B36856" w:rsidP="00F34024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451F78C2" w14:textId="77777777" w:rsidR="00B36856" w:rsidRPr="00F34024" w:rsidRDefault="00B36856" w:rsidP="00F34024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(t.j. Dz. U. z 2024 r. poz. 1320 ze zm.) (dalej jako: ustawa Pzp), dotyczące:</w:t>
            </w:r>
          </w:p>
          <w:p w14:paraId="636879E6" w14:textId="77777777" w:rsidR="00B36856" w:rsidRPr="00F34024" w:rsidRDefault="00B36856" w:rsidP="00F34024">
            <w:pPr>
              <w:spacing w:after="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79C7BEAB" w14:textId="0DEC2109" w:rsidR="00B36856" w:rsidRPr="00F34024" w:rsidRDefault="00B36856" w:rsidP="00F34024">
            <w:pPr>
              <w:spacing w:before="40" w:after="4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  <w:r w:rsidR="00F3402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072FFB9D" w14:textId="77777777" w:rsidR="00E50194" w:rsidRPr="00F34024" w:rsidRDefault="001F027E" w:rsidP="00F34024">
      <w:pPr>
        <w:spacing w:before="60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F34024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F34024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F34024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F34024" w14:paraId="410FB50A" w14:textId="77777777" w:rsidTr="0018769E">
        <w:tc>
          <w:tcPr>
            <w:tcW w:w="2269" w:type="dxa"/>
          </w:tcPr>
          <w:p w14:paraId="56D47BF1" w14:textId="77777777" w:rsidR="002578E4" w:rsidRPr="00F34024" w:rsidRDefault="002578E4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0A3B873" w14:textId="04DE940F" w:rsidR="00B36856" w:rsidRPr="00F34024" w:rsidRDefault="00B36856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Dostawa sprzętu medycznego i innego wyposażenia do Zakładu Opiekuńczo Leczniczego i Hospicjum SPZOZ w Siedlcach. </w:t>
            </w:r>
            <w:r w:rsidR="00303F37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Procedura nr 2.</w:t>
            </w:r>
          </w:p>
          <w:p w14:paraId="13E7DCD6" w14:textId="77777777" w:rsidR="002578E4" w:rsidRPr="00F34024" w:rsidRDefault="00B36856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Zamówienie współfinansowane jest ze środków projektu: "Transgraniczna opieka zdrowotna i paliatywna Program Interreg NEXT Polska - Ukraina 2021-2027.</w:t>
            </w:r>
            <w:r w:rsidR="002578E4"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B36856" w:rsidRPr="00F34024" w14:paraId="374B6C09" w14:textId="77777777" w:rsidTr="004F5EAB">
        <w:tc>
          <w:tcPr>
            <w:tcW w:w="2269" w:type="dxa"/>
          </w:tcPr>
          <w:p w14:paraId="12A11C6C" w14:textId="77777777" w:rsidR="00B36856" w:rsidRPr="00F34024" w:rsidRDefault="00B36856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9CC2244" w14:textId="506E2991" w:rsidR="00B36856" w:rsidRPr="00F34024" w:rsidRDefault="00B36856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ZOLHOSP</w:t>
            </w:r>
            <w:r w:rsidR="00303F37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2</w:t>
            </w: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/5</w:t>
            </w:r>
            <w:r w:rsidR="00303F37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72</w:t>
            </w: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/2026</w:t>
            </w:r>
          </w:p>
        </w:tc>
      </w:tr>
    </w:tbl>
    <w:p w14:paraId="637C6D3C" w14:textId="77777777" w:rsidR="002578E4" w:rsidRPr="00F34024" w:rsidRDefault="002578E4" w:rsidP="00F34024">
      <w:pPr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7777A14" w14:textId="77777777" w:rsidR="00F90CD1" w:rsidRPr="00F34024" w:rsidRDefault="005434B3" w:rsidP="00F34024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B36856" w:rsidRPr="00F34024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F34024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F34024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F34024">
        <w:rPr>
          <w:rFonts w:asciiTheme="minorHAnsi" w:hAnsiTheme="minorHAnsi" w:cstheme="minorHAnsi"/>
          <w:sz w:val="20"/>
          <w:szCs w:val="20"/>
        </w:rPr>
        <w:t>oświa</w:t>
      </w:r>
      <w:r w:rsidR="00825A09" w:rsidRPr="00F34024">
        <w:rPr>
          <w:rFonts w:asciiTheme="minorHAnsi" w:hAnsiTheme="minorHAnsi" w:cstheme="minorHAnsi"/>
          <w:sz w:val="20"/>
          <w:szCs w:val="20"/>
        </w:rPr>
        <w:t>dczam</w:t>
      </w:r>
      <w:r w:rsidR="00E65685" w:rsidRPr="00F34024">
        <w:rPr>
          <w:rFonts w:asciiTheme="minorHAnsi" w:hAnsiTheme="minorHAnsi" w:cstheme="minorHAnsi"/>
          <w:sz w:val="20"/>
          <w:szCs w:val="20"/>
        </w:rPr>
        <w:t>,</w:t>
      </w:r>
      <w:r w:rsidR="002B2AD9" w:rsidRPr="00F34024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F34024" w14:paraId="10097215" w14:textId="77777777" w:rsidTr="00650D6C">
        <w:tc>
          <w:tcPr>
            <w:tcW w:w="9104" w:type="dxa"/>
            <w:shd w:val="clear" w:color="auto" w:fill="D9D9D9"/>
          </w:tcPr>
          <w:p w14:paraId="7D931E97" w14:textId="77777777" w:rsidR="00E50194" w:rsidRPr="00F34024" w:rsidRDefault="00650D6C" w:rsidP="00F34024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556A4068" w14:textId="77777777" w:rsidR="00C113BF" w:rsidRPr="00F34024" w:rsidRDefault="00C113BF" w:rsidP="00F34024">
      <w:pPr>
        <w:spacing w:before="24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F34024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F34024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F34024">
        <w:rPr>
          <w:rFonts w:asciiTheme="minorHAnsi" w:hAnsiTheme="minorHAnsi" w:cstheme="minorHAnsi"/>
          <w:sz w:val="20"/>
          <w:szCs w:val="20"/>
        </w:rPr>
        <w:t>108</w:t>
      </w:r>
      <w:r w:rsidR="002C4137" w:rsidRPr="00F34024">
        <w:rPr>
          <w:rFonts w:asciiTheme="minorHAnsi" w:hAnsiTheme="minorHAnsi" w:cstheme="minorHAnsi"/>
          <w:sz w:val="20"/>
          <w:szCs w:val="20"/>
        </w:rPr>
        <w:t xml:space="preserve"> ust 1 </w:t>
      </w:r>
      <w:r w:rsidRPr="00F34024">
        <w:rPr>
          <w:rFonts w:asciiTheme="minorHAnsi" w:hAnsiTheme="minorHAnsi" w:cstheme="minorHAnsi"/>
          <w:sz w:val="20"/>
          <w:szCs w:val="20"/>
        </w:rPr>
        <w:t>ustawy Pzp</w:t>
      </w:r>
      <w:r w:rsidR="00641874" w:rsidRPr="00F34024">
        <w:rPr>
          <w:rFonts w:asciiTheme="minorHAnsi" w:hAnsiTheme="minorHAnsi" w:cstheme="minorHAnsi"/>
          <w:sz w:val="20"/>
          <w:szCs w:val="20"/>
        </w:rPr>
        <w:t>.</w:t>
      </w:r>
    </w:p>
    <w:p w14:paraId="6835B922" w14:textId="77777777" w:rsidR="002426FF" w:rsidRPr="00F34024" w:rsidRDefault="002426FF" w:rsidP="00F34024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700C4802" w14:textId="77777777" w:rsidR="00023477" w:rsidRPr="00F34024" w:rsidRDefault="00023477" w:rsidP="00F34024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22335BD4" w14:textId="77777777" w:rsidR="00023477" w:rsidRPr="00F34024" w:rsidRDefault="00992BD8" w:rsidP="00F34024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2756AB75" w14:textId="77777777" w:rsidR="00992BD8" w:rsidRPr="00F34024" w:rsidRDefault="00992BD8" w:rsidP="00F3402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F34024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8D33C8" w:rsidRPr="00F34024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F34024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</w:t>
      </w:r>
      <w:r w:rsidR="007D0C95" w:rsidRPr="00F34024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F34024">
        <w:rPr>
          <w:rFonts w:asciiTheme="minorHAnsi" w:hAnsiTheme="minorHAnsi" w:cstheme="minorHAnsi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42FC805E" w14:textId="77777777" w:rsidR="00023477" w:rsidRPr="00F34024" w:rsidRDefault="00C113BF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lastRenderedPageBreak/>
        <w:t xml:space="preserve">Oświadczam, że zachodzą w stosunku do mnie podstawy wykluczenia z postępowania na podstawie art. …………. ustawy Pzp </w:t>
      </w:r>
      <w:r w:rsidR="00E426EB" w:rsidRPr="00F34024">
        <w:rPr>
          <w:rFonts w:asciiTheme="minorHAnsi" w:hAnsiTheme="minorHAnsi" w:cstheme="minorHAnsi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F34024">
        <w:rPr>
          <w:rFonts w:asciiTheme="minorHAnsi" w:hAnsiTheme="minorHAnsi" w:cstheme="minorHAnsi"/>
          <w:i/>
          <w:sz w:val="20"/>
          <w:szCs w:val="20"/>
        </w:rPr>
        <w:t>.</w:t>
      </w:r>
      <w:r w:rsidRPr="00F34024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F34024">
        <w:rPr>
          <w:rFonts w:asciiTheme="minorHAnsi" w:hAnsiTheme="minorHAnsi" w:cstheme="minorHAnsi"/>
          <w:sz w:val="20"/>
          <w:szCs w:val="20"/>
        </w:rPr>
        <w:t>110</w:t>
      </w:r>
      <w:r w:rsidRPr="00F34024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F34024">
        <w:rPr>
          <w:rFonts w:asciiTheme="minorHAnsi" w:hAnsiTheme="minorHAnsi" w:cstheme="minorHAnsi"/>
          <w:sz w:val="20"/>
          <w:szCs w:val="20"/>
        </w:rPr>
        <w:t>2</w:t>
      </w:r>
      <w:r w:rsidRPr="00F34024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F34024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F34024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F34024">
        <w:rPr>
          <w:rFonts w:asciiTheme="minorHAnsi" w:hAnsiTheme="minorHAnsi" w:cstheme="minorHAnsi"/>
          <w:sz w:val="20"/>
          <w:szCs w:val="20"/>
        </w:rPr>
        <w:t>..</w:t>
      </w:r>
      <w:r w:rsidRPr="00F34024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F34024">
        <w:rPr>
          <w:rFonts w:asciiTheme="minorHAnsi" w:hAnsiTheme="minorHAnsi" w:cstheme="minorHAnsi"/>
          <w:sz w:val="20"/>
          <w:szCs w:val="20"/>
        </w:rPr>
        <w:t>…</w:t>
      </w:r>
      <w:r w:rsidRPr="00F3402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F34024">
        <w:rPr>
          <w:rFonts w:asciiTheme="minorHAnsi" w:hAnsiTheme="minorHAnsi" w:cstheme="minorHAnsi"/>
          <w:sz w:val="20"/>
          <w:szCs w:val="20"/>
        </w:rPr>
        <w:t>.</w:t>
      </w:r>
      <w:r w:rsidRPr="00F34024">
        <w:rPr>
          <w:rFonts w:asciiTheme="minorHAnsi" w:hAnsiTheme="minorHAnsi" w:cstheme="minorHAnsi"/>
          <w:sz w:val="20"/>
          <w:szCs w:val="20"/>
        </w:rPr>
        <w:t>…</w:t>
      </w:r>
      <w:r w:rsidR="007A2BCB" w:rsidRPr="00F34024">
        <w:rPr>
          <w:rFonts w:asciiTheme="minorHAnsi" w:hAnsiTheme="minorHAnsi" w:cstheme="minorHAnsi"/>
          <w:sz w:val="20"/>
          <w:szCs w:val="20"/>
        </w:rPr>
        <w:t>.</w:t>
      </w:r>
    </w:p>
    <w:p w14:paraId="6BD58052" w14:textId="77777777" w:rsidR="007A2BCB" w:rsidRPr="00F34024" w:rsidRDefault="00992BD8" w:rsidP="00F34024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78A8B263" w14:textId="77777777" w:rsidR="00B36856" w:rsidRPr="00F34024" w:rsidRDefault="007A2BCB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F34024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F34024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F34024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F34024">
        <w:rPr>
          <w:rFonts w:asciiTheme="minorHAnsi" w:hAnsiTheme="minorHAnsi" w:cstheme="minorHAnsi"/>
          <w:sz w:val="20"/>
          <w:szCs w:val="20"/>
        </w:rPr>
        <w:t>514</w:t>
      </w:r>
      <w:r w:rsidRPr="00F34024">
        <w:rPr>
          <w:rFonts w:asciiTheme="minorHAnsi" w:hAnsiTheme="minorHAnsi" w:cstheme="minorHAnsi"/>
          <w:sz w:val="20"/>
          <w:szCs w:val="20"/>
        </w:rPr>
        <w:t>)</w:t>
      </w:r>
      <w:r w:rsidR="00AC6A18" w:rsidRPr="00F34024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F34024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F34024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F340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AD06FAE" w14:textId="77777777" w:rsidR="00AC6A18" w:rsidRPr="00F34024" w:rsidRDefault="00AC6A18" w:rsidP="00F34024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F34024" w14:paraId="64BDCDA2" w14:textId="77777777" w:rsidTr="00CD4DD1">
        <w:tc>
          <w:tcPr>
            <w:tcW w:w="9104" w:type="dxa"/>
            <w:shd w:val="clear" w:color="auto" w:fill="D9D9D9"/>
          </w:tcPr>
          <w:p w14:paraId="29595FD2" w14:textId="77777777" w:rsidR="0011306C" w:rsidRPr="00F34024" w:rsidRDefault="0011306C" w:rsidP="00F34024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6086B197" w14:textId="77777777" w:rsidR="00D2702A" w:rsidRPr="00F34024" w:rsidRDefault="004F23F7" w:rsidP="00F34024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F34024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F34024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F34024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F34024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F34024" w14:paraId="75DB74BD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E3B8" w14:textId="77777777" w:rsidR="00D2702A" w:rsidRPr="00F34024" w:rsidRDefault="00D2702A" w:rsidP="00F34024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D8F9" w14:textId="77777777" w:rsidR="00D2702A" w:rsidRPr="00F34024" w:rsidRDefault="00D2702A" w:rsidP="00F34024">
            <w:pPr>
              <w:spacing w:before="6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B36856" w:rsidRPr="00F34024" w14:paraId="6500960C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5DE8" w14:textId="77777777" w:rsidR="00B36856" w:rsidRPr="00F34024" w:rsidRDefault="00B36856" w:rsidP="00F34024">
            <w:pPr>
              <w:spacing w:before="60" w:after="12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992C" w14:textId="77777777" w:rsidR="00B36856" w:rsidRPr="00F34024" w:rsidRDefault="00B36856" w:rsidP="00F34024">
            <w:pPr>
              <w:spacing w:before="60"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39AE0B9F" w14:textId="77777777" w:rsidR="00B36856" w:rsidRPr="00F34024" w:rsidRDefault="00B36856" w:rsidP="00F34024">
            <w:pPr>
              <w:spacing w:before="6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</w:tc>
      </w:tr>
      <w:tr w:rsidR="00B36856" w:rsidRPr="00F34024" w14:paraId="6075F45B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288B" w14:textId="77777777" w:rsidR="00B36856" w:rsidRPr="00F34024" w:rsidRDefault="00B36856" w:rsidP="00F34024">
            <w:pPr>
              <w:spacing w:before="60" w:after="12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42B3" w14:textId="77777777" w:rsidR="00B36856" w:rsidRPr="00F34024" w:rsidRDefault="00B36856" w:rsidP="00F34024">
            <w:pPr>
              <w:spacing w:before="60"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703C9D93" w14:textId="4C141C5D" w:rsidR="00B36856" w:rsidRPr="00F34024" w:rsidRDefault="00B36856" w:rsidP="00F34024">
            <w:pPr>
              <w:spacing w:before="6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r w:rsidR="00F34024" w:rsidRPr="00F34024">
              <w:rPr>
                <w:rFonts w:asciiTheme="minorHAnsi" w:hAnsiTheme="minorHAnsi" w:cstheme="minorHAnsi"/>
                <w:sz w:val="20"/>
                <w:szCs w:val="20"/>
              </w:rPr>
              <w:t>dotyczące zdolności</w:t>
            </w: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 xml:space="preserve"> technicznej lub zawodowej. Ocena spełniania warunków udziału w postępowaniu będzie dokonana na zasadzie spełnia/nie spełnia.</w:t>
            </w:r>
          </w:p>
        </w:tc>
      </w:tr>
      <w:tr w:rsidR="00B36856" w:rsidRPr="00F34024" w14:paraId="0E01B08A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2CE3" w14:textId="77777777" w:rsidR="00B36856" w:rsidRPr="00F34024" w:rsidRDefault="00B36856" w:rsidP="00F34024">
            <w:pPr>
              <w:spacing w:before="60" w:after="12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D489" w14:textId="77777777" w:rsidR="00B36856" w:rsidRPr="00F34024" w:rsidRDefault="00B36856" w:rsidP="00F34024">
            <w:pPr>
              <w:spacing w:before="60"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6A605DF7" w14:textId="77777777" w:rsidR="00B36856" w:rsidRPr="00F34024" w:rsidRDefault="00B36856" w:rsidP="00F34024">
            <w:pPr>
              <w:spacing w:before="6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</w:tc>
      </w:tr>
      <w:tr w:rsidR="00B36856" w:rsidRPr="00F34024" w14:paraId="7687ADC8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4F82" w14:textId="77777777" w:rsidR="00B36856" w:rsidRPr="00F34024" w:rsidRDefault="00B36856" w:rsidP="00F34024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22F6" w14:textId="77777777" w:rsidR="00B36856" w:rsidRPr="00F34024" w:rsidRDefault="00B36856" w:rsidP="00F34024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3F533792" w14:textId="77777777" w:rsidR="00B36856" w:rsidRPr="00F34024" w:rsidRDefault="00B36856" w:rsidP="00F34024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</w:tc>
      </w:tr>
    </w:tbl>
    <w:p w14:paraId="4E22D860" w14:textId="77777777" w:rsidR="00E21BB4" w:rsidRPr="00F34024" w:rsidRDefault="00257E73" w:rsidP="00F3402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lastRenderedPageBreak/>
        <w:t>_____________________________________________________________________________</w:t>
      </w:r>
    </w:p>
    <w:p w14:paraId="29D3CB7E" w14:textId="77777777" w:rsidR="00E21BB4" w:rsidRPr="00F34024" w:rsidRDefault="00E21BB4" w:rsidP="00F3402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F34024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F34024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F34024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F34024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F34024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3D327AD6" w14:textId="77777777" w:rsidR="00C62F57" w:rsidRPr="00F34024" w:rsidRDefault="00C62F57" w:rsidP="00F34024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549F4A51" w14:textId="77777777" w:rsidR="00C62F57" w:rsidRPr="00F34024" w:rsidRDefault="00C62F57" w:rsidP="00F34024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7DF2F8D0" w14:textId="77777777" w:rsidR="00721D87" w:rsidRPr="00F34024" w:rsidRDefault="00E21BB4" w:rsidP="00F34024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F34024">
        <w:rPr>
          <w:rFonts w:asciiTheme="minorHAnsi" w:hAnsiTheme="minorHAnsi" w:cstheme="minorHAnsi"/>
          <w:sz w:val="20"/>
          <w:szCs w:val="20"/>
        </w:rPr>
        <w:t>ego/</w:t>
      </w:r>
      <w:r w:rsidRPr="00F34024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6D403946" w14:textId="77777777" w:rsidR="00721D87" w:rsidRPr="00F34024" w:rsidRDefault="00E21BB4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34024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53E21A0E" w14:textId="77777777" w:rsidR="00721D87" w:rsidRPr="00F34024" w:rsidRDefault="00721D87" w:rsidP="00F34024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F34024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240E6D05" w14:textId="77777777" w:rsidR="00721D87" w:rsidRPr="00F34024" w:rsidRDefault="00E21BB4" w:rsidP="00F3402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58791BCD" w14:textId="77777777" w:rsidR="00E21BB4" w:rsidRPr="00F34024" w:rsidRDefault="00E21BB4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34024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F34024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392C7026" w14:textId="77777777" w:rsidR="00E21BB4" w:rsidRPr="00F34024" w:rsidRDefault="00E21BB4" w:rsidP="00F34024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F34024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78D73220" w14:textId="77777777" w:rsidR="00C62F57" w:rsidRPr="00F34024" w:rsidRDefault="00257E73" w:rsidP="00F34024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F34024" w14:paraId="2207AA63" w14:textId="77777777" w:rsidTr="00CD4DD1">
        <w:tc>
          <w:tcPr>
            <w:tcW w:w="9104" w:type="dxa"/>
            <w:shd w:val="clear" w:color="auto" w:fill="D9D9D9"/>
          </w:tcPr>
          <w:p w14:paraId="72AAEB09" w14:textId="77777777" w:rsidR="00BE6F04" w:rsidRPr="00F34024" w:rsidRDefault="00E426EB" w:rsidP="00F34024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1B206405" w14:textId="77777777" w:rsidR="00FE4E2B" w:rsidRPr="00F34024" w:rsidRDefault="00E426EB" w:rsidP="00F3402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F34024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F34024" w14:paraId="4268E1BC" w14:textId="77777777" w:rsidTr="00847232">
        <w:tc>
          <w:tcPr>
            <w:tcW w:w="9104" w:type="dxa"/>
            <w:shd w:val="clear" w:color="auto" w:fill="D9D9D9"/>
          </w:tcPr>
          <w:p w14:paraId="44A9D54E" w14:textId="77777777" w:rsidR="00E426EB" w:rsidRPr="00F34024" w:rsidRDefault="00E426EB" w:rsidP="00F34024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4CA8BF50" w14:textId="77777777" w:rsidR="00E426EB" w:rsidRPr="00F34024" w:rsidRDefault="00E426EB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0C04DFD" w14:textId="77777777" w:rsidR="00E426EB" w:rsidRPr="00F34024" w:rsidRDefault="00E426EB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6C7C81EE" w14:textId="77777777" w:rsidR="00E426EB" w:rsidRPr="00F34024" w:rsidRDefault="00E426EB" w:rsidP="00F34024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7F9168F1" w14:textId="77777777" w:rsidR="00E426EB" w:rsidRPr="00F34024" w:rsidRDefault="00E426EB" w:rsidP="00F34024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34024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0873D712" w14:textId="77777777" w:rsidR="00E426EB" w:rsidRPr="00F34024" w:rsidRDefault="00E426EB" w:rsidP="00F34024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5F0E8835" w14:textId="77777777" w:rsidR="00E426EB" w:rsidRPr="00F34024" w:rsidRDefault="00E426EB" w:rsidP="00F34024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34024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4B8C3BB6" w14:textId="77777777" w:rsidR="00E426EB" w:rsidRPr="00F34024" w:rsidRDefault="00E426EB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DB8284" w14:textId="77777777" w:rsidR="0012157F" w:rsidRPr="00F34024" w:rsidRDefault="0012157F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2AF425" w14:textId="77777777" w:rsidR="00524951" w:rsidRPr="00F34024" w:rsidRDefault="00FE4E2B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</w:p>
    <w:p w14:paraId="0FE50264" w14:textId="77777777" w:rsidR="00524951" w:rsidRPr="00F34024" w:rsidRDefault="00524951" w:rsidP="00F34024">
      <w:pPr>
        <w:spacing w:after="0" w:line="276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5F996CB9" w14:textId="77777777" w:rsidR="00FE4E2B" w:rsidRPr="00F34024" w:rsidRDefault="00524951" w:rsidP="00F34024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F34024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F34024">
        <w:rPr>
          <w:rFonts w:asciiTheme="minorHAnsi" w:hAnsiTheme="minorHAnsi" w:cstheme="minorHAnsi"/>
          <w:sz w:val="20"/>
          <w:szCs w:val="20"/>
        </w:rPr>
        <w:t>…</w:t>
      </w:r>
      <w:r w:rsidR="006D536F" w:rsidRPr="00F34024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F34024">
        <w:rPr>
          <w:rFonts w:asciiTheme="minorHAnsi" w:hAnsiTheme="minorHAnsi" w:cstheme="minorHAnsi"/>
          <w:sz w:val="20"/>
          <w:szCs w:val="20"/>
        </w:rPr>
        <w:t>……</w:t>
      </w:r>
      <w:r w:rsidR="006D536F" w:rsidRPr="00F34024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F34024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1BECF077" w14:textId="77777777" w:rsidR="00484F88" w:rsidRPr="00F34024" w:rsidRDefault="006D536F" w:rsidP="00F34024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F34024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F34024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B4D74" w14:textId="77777777" w:rsidR="005D3942" w:rsidRDefault="005D3942" w:rsidP="0038231F">
      <w:pPr>
        <w:spacing w:after="0" w:line="240" w:lineRule="auto"/>
      </w:pPr>
      <w:r>
        <w:separator/>
      </w:r>
    </w:p>
  </w:endnote>
  <w:endnote w:type="continuationSeparator" w:id="0">
    <w:p w14:paraId="4E9DB753" w14:textId="77777777" w:rsidR="005D3942" w:rsidRDefault="005D39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7EAE" w14:textId="77777777" w:rsidR="00B36856" w:rsidRDefault="00B368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1FD3E" w14:textId="77777777" w:rsidR="00F8042D" w:rsidRPr="00F34024" w:rsidRDefault="00F8042D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F34024">
      <w:rPr>
        <w:rFonts w:asciiTheme="minorHAnsi" w:hAnsiTheme="minorHAnsi" w:cstheme="minorHAnsi"/>
        <w:sz w:val="16"/>
        <w:szCs w:val="16"/>
      </w:rPr>
      <w:t xml:space="preserve">Strona 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34024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F90CD1" w:rsidRPr="00F34024">
      <w:rPr>
        <w:rFonts w:asciiTheme="minorHAnsi" w:hAnsiTheme="minorHAnsi" w:cstheme="minorHAnsi"/>
        <w:b/>
        <w:bCs/>
        <w:noProof/>
        <w:sz w:val="16"/>
        <w:szCs w:val="16"/>
      </w:rPr>
      <w:t>2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F34024">
      <w:rPr>
        <w:rFonts w:asciiTheme="minorHAnsi" w:hAnsiTheme="minorHAnsi" w:cstheme="minorHAnsi"/>
        <w:sz w:val="16"/>
        <w:szCs w:val="16"/>
      </w:rPr>
      <w:t xml:space="preserve"> z 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34024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F90CD1" w:rsidRPr="00F34024">
      <w:rPr>
        <w:rFonts w:asciiTheme="minorHAnsi" w:hAnsiTheme="minorHAnsi" w:cstheme="minorHAnsi"/>
        <w:b/>
        <w:bCs/>
        <w:noProof/>
        <w:sz w:val="16"/>
        <w:szCs w:val="16"/>
      </w:rPr>
      <w:t>5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end"/>
    </w:r>
  </w:p>
  <w:p w14:paraId="239D1AE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4E86A" w14:textId="77777777" w:rsidR="00B36856" w:rsidRDefault="00B368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B30F" w14:textId="77777777" w:rsidR="005D3942" w:rsidRDefault="005D3942" w:rsidP="0038231F">
      <w:pPr>
        <w:spacing w:after="0" w:line="240" w:lineRule="auto"/>
      </w:pPr>
      <w:r>
        <w:separator/>
      </w:r>
    </w:p>
  </w:footnote>
  <w:footnote w:type="continuationSeparator" w:id="0">
    <w:p w14:paraId="612E484B" w14:textId="77777777" w:rsidR="005D3942" w:rsidRDefault="005D3942" w:rsidP="0038231F">
      <w:pPr>
        <w:spacing w:after="0" w:line="240" w:lineRule="auto"/>
      </w:pPr>
      <w:r>
        <w:continuationSeparator/>
      </w:r>
    </w:p>
  </w:footnote>
  <w:footnote w:id="1">
    <w:p w14:paraId="1756A720" w14:textId="77777777" w:rsidR="0011306C" w:rsidRPr="00F34024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34024">
        <w:rPr>
          <w:rFonts w:asciiTheme="minorHAnsi" w:hAnsiTheme="minorHAnsi" w:cstheme="minorHAns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256443F" w14:textId="77777777" w:rsidR="0011306C" w:rsidRPr="00F34024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Fonts w:asciiTheme="minorHAnsi" w:hAnsiTheme="minorHAnsi" w:cstheme="minorHAnsi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852BFB" w14:textId="77777777" w:rsidR="0011306C" w:rsidRPr="00F34024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Fonts w:asciiTheme="minorHAnsi" w:hAnsiTheme="minorHAnsi" w:cstheme="minorHAnsi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F34024">
        <w:rPr>
          <w:rFonts w:asciiTheme="minorHAnsi" w:hAnsiTheme="minorHAnsi" w:cstheme="minorHAnsi"/>
          <w:sz w:val="16"/>
          <w:szCs w:val="16"/>
        </w:rPr>
        <w:t>t.j. Dz. U. z 202</w:t>
      </w:r>
      <w:r w:rsidR="004204C7" w:rsidRPr="00F34024">
        <w:rPr>
          <w:rFonts w:asciiTheme="minorHAnsi" w:hAnsiTheme="minorHAnsi" w:cstheme="minorHAnsi"/>
          <w:sz w:val="16"/>
          <w:szCs w:val="16"/>
        </w:rPr>
        <w:t>5</w:t>
      </w:r>
      <w:r w:rsidR="00E01091" w:rsidRPr="00F34024">
        <w:rPr>
          <w:rFonts w:asciiTheme="minorHAnsi" w:hAnsiTheme="minorHAnsi" w:cstheme="minorHAnsi"/>
          <w:sz w:val="16"/>
          <w:szCs w:val="16"/>
        </w:rPr>
        <w:t xml:space="preserve">r. poz. </w:t>
      </w:r>
      <w:r w:rsidR="004204C7" w:rsidRPr="00F34024">
        <w:rPr>
          <w:rFonts w:asciiTheme="minorHAnsi" w:hAnsiTheme="minorHAnsi" w:cstheme="minorHAnsi"/>
          <w:sz w:val="16"/>
          <w:szCs w:val="16"/>
        </w:rPr>
        <w:t>644</w:t>
      </w:r>
      <w:r w:rsidRPr="00F34024">
        <w:rPr>
          <w:rFonts w:asciiTheme="minorHAnsi" w:hAnsiTheme="minorHAnsi" w:cstheme="minorHAnsi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F52933" w14:textId="77777777" w:rsidR="0011306C" w:rsidRPr="00F34024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Fonts w:asciiTheme="minorHAnsi" w:hAnsiTheme="minorHAnsi" w:cstheme="minorHAnsi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F34024">
        <w:rPr>
          <w:rFonts w:asciiTheme="minorHAnsi" w:hAnsiTheme="minorHAnsi" w:cstheme="minorHAnsi"/>
          <w:sz w:val="16"/>
          <w:szCs w:val="16"/>
        </w:rPr>
        <w:t>(Dz. U. z 2023</w:t>
      </w:r>
      <w:r w:rsidR="009B0A5F" w:rsidRPr="00F34024">
        <w:rPr>
          <w:rFonts w:asciiTheme="minorHAnsi" w:hAnsiTheme="minorHAnsi" w:cstheme="minorHAnsi"/>
          <w:sz w:val="16"/>
          <w:szCs w:val="16"/>
        </w:rPr>
        <w:t xml:space="preserve"> </w:t>
      </w:r>
      <w:r w:rsidR="00E01091" w:rsidRPr="00F34024">
        <w:rPr>
          <w:rFonts w:asciiTheme="minorHAnsi" w:hAnsiTheme="minorHAnsi" w:cstheme="minorHAnsi"/>
          <w:sz w:val="16"/>
          <w:szCs w:val="16"/>
        </w:rPr>
        <w:t>r. poz. 120</w:t>
      </w:r>
      <w:r w:rsidR="003D1081" w:rsidRPr="00F34024">
        <w:rPr>
          <w:rFonts w:asciiTheme="minorHAnsi" w:hAnsiTheme="minorHAnsi" w:cstheme="minorHAnsi"/>
          <w:sz w:val="16"/>
          <w:szCs w:val="16"/>
        </w:rPr>
        <w:t>, 295 i 1598</w:t>
      </w:r>
      <w:r w:rsidR="009B0A5F" w:rsidRPr="00F34024">
        <w:rPr>
          <w:rFonts w:asciiTheme="minorHAnsi" w:hAnsiTheme="minorHAnsi" w:cstheme="minorHAnsi"/>
          <w:sz w:val="16"/>
          <w:szCs w:val="16"/>
        </w:rPr>
        <w:t xml:space="preserve"> oraz z 2024 r. poz. 619, 1685 i 1863</w:t>
      </w:r>
      <w:r w:rsidRPr="00F34024">
        <w:rPr>
          <w:rFonts w:asciiTheme="minorHAnsi" w:hAnsiTheme="minorHAnsi" w:cstheme="minorHAnsi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D3A94D2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0352" w14:textId="77777777" w:rsidR="00B36856" w:rsidRDefault="00B368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A1C2" w14:textId="7D83797E" w:rsidR="00B36856" w:rsidRDefault="00677FFA">
    <w:pPr>
      <w:pStyle w:val="Nagwek"/>
      <w:rPr>
        <w:noProof/>
      </w:rPr>
    </w:pPr>
    <w:r>
      <w:rPr>
        <w:noProof/>
      </w:rPr>
      <w:drawing>
        <wp:inline distT="0" distB="0" distL="0" distR="0" wp14:anchorId="0DE449E6" wp14:editId="7A933C76">
          <wp:extent cx="3238500" cy="695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AA8589" w14:textId="74D88D0F" w:rsidR="00F34024" w:rsidRPr="00F34024" w:rsidRDefault="00F34024" w:rsidP="00F34024">
    <w:pPr>
      <w:pStyle w:val="Nagwek4"/>
      <w:spacing w:after="360" w:line="276" w:lineRule="auto"/>
      <w:rPr>
        <w:rFonts w:ascii="Calibri" w:hAnsi="Calibri" w:cs="Calibri"/>
        <w:bCs/>
        <w:i w:val="0"/>
        <w:sz w:val="16"/>
        <w:szCs w:val="16"/>
      </w:rPr>
    </w:pPr>
    <w:r w:rsidRPr="00F34024">
      <w:rPr>
        <w:rFonts w:ascii="Calibri" w:hAnsi="Calibri" w:cs="Calibri"/>
        <w:bCs/>
        <w:i w:val="0"/>
        <w:sz w:val="16"/>
        <w:szCs w:val="16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D921C" w14:textId="77777777" w:rsidR="00B36856" w:rsidRDefault="00B368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56553">
    <w:abstractNumId w:val="11"/>
  </w:num>
  <w:num w:numId="2" w16cid:durableId="1456948184">
    <w:abstractNumId w:val="0"/>
  </w:num>
  <w:num w:numId="3" w16cid:durableId="2102212495">
    <w:abstractNumId w:val="10"/>
  </w:num>
  <w:num w:numId="4" w16cid:durableId="426734728">
    <w:abstractNumId w:val="13"/>
  </w:num>
  <w:num w:numId="5" w16cid:durableId="1696270740">
    <w:abstractNumId w:val="12"/>
  </w:num>
  <w:num w:numId="6" w16cid:durableId="704519879">
    <w:abstractNumId w:val="9"/>
  </w:num>
  <w:num w:numId="7" w16cid:durableId="1709329050">
    <w:abstractNumId w:val="1"/>
  </w:num>
  <w:num w:numId="8" w16cid:durableId="1220901110">
    <w:abstractNumId w:val="6"/>
  </w:num>
  <w:num w:numId="9" w16cid:durableId="1113092862">
    <w:abstractNumId w:val="4"/>
  </w:num>
  <w:num w:numId="10" w16cid:durableId="984090597">
    <w:abstractNumId w:val="7"/>
  </w:num>
  <w:num w:numId="11" w16cid:durableId="71898312">
    <w:abstractNumId w:val="5"/>
  </w:num>
  <w:num w:numId="12" w16cid:durableId="1590650966">
    <w:abstractNumId w:val="8"/>
  </w:num>
  <w:num w:numId="13" w16cid:durableId="58135492">
    <w:abstractNumId w:val="3"/>
  </w:num>
  <w:num w:numId="14" w16cid:durableId="185293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42"/>
    <w:rsid w:val="00023477"/>
    <w:rsid w:val="000247FF"/>
    <w:rsid w:val="00025C8D"/>
    <w:rsid w:val="000303EE"/>
    <w:rsid w:val="00031C33"/>
    <w:rsid w:val="0005473D"/>
    <w:rsid w:val="00057FC1"/>
    <w:rsid w:val="000642B4"/>
    <w:rsid w:val="000648B6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03F37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D3942"/>
    <w:rsid w:val="005E176A"/>
    <w:rsid w:val="005E24AA"/>
    <w:rsid w:val="005E579C"/>
    <w:rsid w:val="00612283"/>
    <w:rsid w:val="00634311"/>
    <w:rsid w:val="00641874"/>
    <w:rsid w:val="00650D6C"/>
    <w:rsid w:val="006676AE"/>
    <w:rsid w:val="00677FFA"/>
    <w:rsid w:val="0069057B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856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4024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515D8"/>
  <w15:docId w15:val="{9FDA8A3C-4537-4CEF-846F-CA5B061E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875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3</cp:revision>
  <cp:lastPrinted>2016-07-26T10:32:00Z</cp:lastPrinted>
  <dcterms:created xsi:type="dcterms:W3CDTF">2026-05-18T09:09:00Z</dcterms:created>
  <dcterms:modified xsi:type="dcterms:W3CDTF">2026-06-25T09:34:00Z</dcterms:modified>
</cp:coreProperties>
</file>